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20"/>
        <w:gridCol w:w="4860"/>
      </w:tblGrid>
      <w:tr w:rsidR="00270265" w:rsidRPr="00FF02EF">
        <w:trPr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70265" w:rsidRDefault="00270265" w:rsidP="006B4AB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70265" w:rsidRPr="0092529E" w:rsidRDefault="00270265" w:rsidP="00FF02EF">
            <w:pPr>
              <w:jc w:val="right"/>
              <w:rPr>
                <w:b/>
                <w:sz w:val="28"/>
                <w:szCs w:val="28"/>
              </w:rPr>
            </w:pPr>
            <w:r w:rsidRPr="0092529E">
              <w:rPr>
                <w:b/>
                <w:sz w:val="28"/>
                <w:szCs w:val="28"/>
              </w:rPr>
              <w:t>Проект</w:t>
            </w:r>
          </w:p>
        </w:tc>
      </w:tr>
    </w:tbl>
    <w:p w:rsidR="00270265" w:rsidRDefault="00270265" w:rsidP="0092529E">
      <w:pPr>
        <w:pStyle w:val="Heading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70265" w:rsidRPr="00EA2141" w:rsidRDefault="00270265" w:rsidP="00810CA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  <w:t>главного специалиста-эксперта</w:t>
      </w:r>
      <w:r w:rsidRPr="006E32A7">
        <w:rPr>
          <w:rFonts w:ascii="Times New Roman" w:hAnsi="Times New Roman" w:cs="Times New Roman"/>
          <w:sz w:val="28"/>
          <w:szCs w:val="28"/>
        </w:rPr>
        <w:t xml:space="preserve"> </w:t>
      </w:r>
      <w:r w:rsidRPr="00411B6F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CA7">
        <w:rPr>
          <w:rFonts w:ascii="Times New Roman" w:hAnsi="Times New Roman" w:cs="Times New Roman"/>
          <w:color w:val="000000"/>
          <w:sz w:val="28"/>
          <w:szCs w:val="28"/>
        </w:rPr>
        <w:t>общего и хозяйственного обеспечения Межрайонной ИФНС России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10CA7">
        <w:rPr>
          <w:rFonts w:ascii="Times New Roman" w:hAnsi="Times New Roman" w:cs="Times New Roman"/>
          <w:color w:val="000000"/>
          <w:sz w:val="28"/>
          <w:szCs w:val="28"/>
        </w:rPr>
        <w:t xml:space="preserve">12 по Ставропольскому краю </w:t>
      </w:r>
      <w:r w:rsidRPr="00810C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A214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</w:t>
      </w:r>
      <w:r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EA2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11-3-4-086</w:t>
      </w:r>
    </w:p>
    <w:p w:rsidR="00270265" w:rsidRPr="00016F81" w:rsidRDefault="00270265" w:rsidP="00810CA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016F8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70265" w:rsidRPr="00016F81" w:rsidRDefault="00270265" w:rsidP="00810CA7">
      <w:pPr>
        <w:ind w:firstLine="720"/>
        <w:jc w:val="both"/>
      </w:pPr>
    </w:p>
    <w:p w:rsidR="00270265" w:rsidRPr="00C96891" w:rsidRDefault="00270265" w:rsidP="00810CA7">
      <w:pPr>
        <w:ind w:firstLine="720"/>
        <w:jc w:val="both"/>
      </w:pPr>
      <w:r w:rsidRPr="00C96891">
        <w:t xml:space="preserve">1. Должность федеральной государственной гражданской службы (далее - гражданская служба) главного специалиста-эксперта </w:t>
      </w:r>
      <w:r>
        <w:t>отдела общего и хозяйственного обеспечения Межрайонной И</w:t>
      </w:r>
      <w:r w:rsidRPr="00C96891">
        <w:t>ФНС России</w:t>
      </w:r>
      <w:r>
        <w:t xml:space="preserve"> №12 </w:t>
      </w:r>
      <w:r w:rsidRPr="00C96891">
        <w:t>по Ставропольскому краю (далее - главный специалист-эксперт) относится к старшей группе должностей гражданской службы категории "специалисты".</w:t>
      </w:r>
    </w:p>
    <w:p w:rsidR="00270265" w:rsidRPr="00C96891" w:rsidRDefault="00270265" w:rsidP="00810CA7">
      <w:pPr>
        <w:ind w:firstLine="720"/>
        <w:jc w:val="both"/>
      </w:pPr>
      <w:r w:rsidRPr="00C96891">
        <w:t xml:space="preserve">2. Назначение на должность и освобождение от должности главного специалиста-эксперта осуществляются приказом </w:t>
      </w:r>
      <w:r>
        <w:t>Межрайонной И</w:t>
      </w:r>
      <w:r w:rsidRPr="00C96891">
        <w:t xml:space="preserve">ФНС России </w:t>
      </w:r>
      <w:r>
        <w:t xml:space="preserve">№12 </w:t>
      </w:r>
      <w:r w:rsidRPr="00C96891">
        <w:t xml:space="preserve">по Ставропольскому краю (далее – </w:t>
      </w:r>
      <w:r>
        <w:t>инспекция</w:t>
      </w:r>
      <w:r w:rsidRPr="00C96891">
        <w:t xml:space="preserve">). </w:t>
      </w:r>
    </w:p>
    <w:p w:rsidR="00270265" w:rsidRPr="00C96891" w:rsidRDefault="00270265" w:rsidP="00810CA7">
      <w:pPr>
        <w:ind w:firstLine="720"/>
        <w:jc w:val="both"/>
      </w:pPr>
      <w:r w:rsidRPr="00C96891">
        <w:t>Главный специалист-эксперт непосредственно подчиняется начальнику отдела.</w:t>
      </w:r>
    </w:p>
    <w:p w:rsidR="00270265" w:rsidRDefault="00270265" w:rsidP="00810CA7">
      <w:pPr>
        <w:shd w:val="clear" w:color="auto" w:fill="FFFFFF"/>
        <w:tabs>
          <w:tab w:val="left" w:pos="0"/>
        </w:tabs>
        <w:jc w:val="both"/>
      </w:pPr>
      <w:r w:rsidRPr="0066459C">
        <w:t xml:space="preserve">            На период отсутствия </w:t>
      </w:r>
      <w:r>
        <w:t>главного специалиста - эксперта</w:t>
      </w:r>
      <w:r w:rsidRPr="0066459C">
        <w:t xml:space="preserve"> отдела его обязанности исполняет </w:t>
      </w:r>
      <w:r w:rsidRPr="0066459C">
        <w:rPr>
          <w:color w:val="000000"/>
        </w:rPr>
        <w:t>специалист этого же отдела соответствующего направления</w:t>
      </w:r>
      <w:r w:rsidRPr="0066459C">
        <w:t xml:space="preserve">. </w:t>
      </w:r>
    </w:p>
    <w:p w:rsidR="00270265" w:rsidRPr="0066459C" w:rsidRDefault="00270265" w:rsidP="00810CA7">
      <w:pPr>
        <w:shd w:val="clear" w:color="auto" w:fill="FFFFFF"/>
        <w:tabs>
          <w:tab w:val="left" w:pos="0"/>
        </w:tabs>
        <w:jc w:val="both"/>
      </w:pPr>
      <w:r>
        <w:t xml:space="preserve">Главный специалист – эксперт </w:t>
      </w:r>
      <w:r w:rsidRPr="0066459C">
        <w:t>отдела исполняет обязанности  отсутствующего специалиста этого же отдела соответствующего направления.</w:t>
      </w:r>
    </w:p>
    <w:p w:rsidR="00270265" w:rsidRPr="00C96891" w:rsidRDefault="00270265" w:rsidP="00810CA7">
      <w:pPr>
        <w:ind w:firstLine="720"/>
        <w:jc w:val="both"/>
        <w:rPr>
          <w:highlight w:val="yellow"/>
        </w:rPr>
      </w:pPr>
    </w:p>
    <w:p w:rsidR="00270265" w:rsidRPr="001B402C" w:rsidRDefault="00270265" w:rsidP="00810CA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0420C2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270265" w:rsidRPr="000420C2" w:rsidRDefault="00270265" w:rsidP="00810CA7">
      <w:pPr>
        <w:ind w:firstLine="708"/>
        <w:jc w:val="both"/>
      </w:pPr>
      <w:r>
        <w:t xml:space="preserve">3. </w:t>
      </w:r>
      <w:r w:rsidRPr="000420C2">
        <w:t xml:space="preserve">Для замещения должности </w:t>
      </w:r>
      <w:r>
        <w:t>главного специалиста - эксперта</w:t>
      </w:r>
      <w:r w:rsidRPr="000420C2">
        <w:t xml:space="preserve"> устанавливаются следующие требования:</w:t>
      </w:r>
    </w:p>
    <w:p w:rsidR="00270265" w:rsidRPr="009759DE" w:rsidRDefault="00270265" w:rsidP="00810CA7">
      <w:pPr>
        <w:ind w:firstLine="708"/>
        <w:jc w:val="both"/>
      </w:pPr>
      <w:r w:rsidRPr="006E32A7">
        <w:t>а)  наличие высшего образования;</w:t>
      </w:r>
      <w:r w:rsidRPr="009759DE">
        <w:t xml:space="preserve"> </w:t>
      </w:r>
    </w:p>
    <w:p w:rsidR="00270265" w:rsidRPr="00D913C2" w:rsidRDefault="00270265" w:rsidP="00810CA7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8D1B90">
        <w:tab/>
      </w:r>
      <w:r>
        <w:t>б</w:t>
      </w:r>
      <w:r w:rsidRPr="0069599F">
        <w:t xml:space="preserve">) </w:t>
      </w:r>
      <w:r w:rsidRPr="006E32A7">
        <w:t xml:space="preserve">наличие профессиональных знаний, включая знание </w:t>
      </w:r>
      <w:hyperlink r:id="rId7" w:history="1">
        <w:r w:rsidRPr="006E32A7">
          <w:t>Конституции</w:t>
        </w:r>
      </w:hyperlink>
      <w:r w:rsidRPr="006E32A7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270265" w:rsidRPr="00D913C2" w:rsidRDefault="00270265" w:rsidP="00810CA7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5E7C17">
        <w:tab/>
      </w:r>
      <w:r>
        <w:t>в</w:t>
      </w:r>
      <w:r w:rsidRPr="005E7C17">
        <w:t xml:space="preserve">) </w:t>
      </w:r>
      <w:r w:rsidRPr="006E32A7"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>
        <w:t>.</w:t>
      </w:r>
    </w:p>
    <w:p w:rsidR="00270265" w:rsidRPr="00CB0E65" w:rsidRDefault="00270265" w:rsidP="00810CA7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B0E65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270265" w:rsidRPr="00C96891" w:rsidRDefault="00270265" w:rsidP="00810CA7">
      <w:pPr>
        <w:ind w:firstLine="720"/>
        <w:jc w:val="center"/>
        <w:rPr>
          <w:sz w:val="28"/>
          <w:szCs w:val="28"/>
          <w:highlight w:val="yellow"/>
        </w:rPr>
      </w:pPr>
    </w:p>
    <w:p w:rsidR="00270265" w:rsidRPr="00CB0E65" w:rsidRDefault="00270265" w:rsidP="00810CA7">
      <w:pPr>
        <w:ind w:firstLine="720"/>
        <w:jc w:val="both"/>
      </w:pPr>
      <w:r>
        <w:t>4</w:t>
      </w:r>
      <w:r w:rsidRPr="00CB0E65">
        <w:t xml:space="preserve">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CB0E65">
          <w:rPr>
            <w:rStyle w:val="a0"/>
            <w:b w:val="0"/>
            <w:color w:val="000000"/>
          </w:rPr>
          <w:t>статьями 14</w:t>
        </w:r>
      </w:hyperlink>
      <w:r w:rsidRPr="00CB0E65">
        <w:rPr>
          <w:b/>
          <w:bCs/>
          <w:color w:val="000000"/>
        </w:rPr>
        <w:t xml:space="preserve">, </w:t>
      </w:r>
      <w:hyperlink r:id="rId9" w:history="1">
        <w:r w:rsidRPr="00CB0E65">
          <w:rPr>
            <w:rStyle w:val="a0"/>
            <w:b w:val="0"/>
            <w:color w:val="000000"/>
          </w:rPr>
          <w:t>15</w:t>
        </w:r>
      </w:hyperlink>
      <w:r w:rsidRPr="00CB0E65">
        <w:rPr>
          <w:b/>
          <w:bCs/>
          <w:color w:val="000000"/>
        </w:rPr>
        <w:t xml:space="preserve">, </w:t>
      </w:r>
      <w:hyperlink r:id="rId10" w:history="1">
        <w:r w:rsidRPr="00CB0E65">
          <w:rPr>
            <w:rStyle w:val="a0"/>
            <w:b w:val="0"/>
            <w:color w:val="000000"/>
          </w:rPr>
          <w:t>17</w:t>
        </w:r>
      </w:hyperlink>
      <w:r w:rsidRPr="00CB0E65">
        <w:rPr>
          <w:b/>
          <w:bCs/>
          <w:color w:val="000000"/>
        </w:rPr>
        <w:t xml:space="preserve">, </w:t>
      </w:r>
      <w:hyperlink r:id="rId11" w:history="1">
        <w:r w:rsidRPr="00CB0E65">
          <w:rPr>
            <w:rStyle w:val="a0"/>
            <w:b w:val="0"/>
            <w:color w:val="000000"/>
          </w:rPr>
          <w:t>18</w:t>
        </w:r>
      </w:hyperlink>
      <w:r w:rsidRPr="00CB0E65">
        <w:t xml:space="preserve"> Федерального закона от 27 июля 2004 г. № 79-ФЗ </w:t>
      </w:r>
      <w:r w:rsidRPr="00CB0E65">
        <w:br/>
        <w:t>"О государственной гражданской службе Российской Федерации".</w:t>
      </w:r>
    </w:p>
    <w:p w:rsidR="00270265" w:rsidRDefault="00270265" w:rsidP="00810CA7">
      <w:pPr>
        <w:ind w:firstLine="720"/>
        <w:jc w:val="both"/>
      </w:pPr>
      <w:r w:rsidRPr="00CB0E65">
        <w:t>5. 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</w:t>
      </w:r>
      <w:r>
        <w:t xml:space="preserve"> Межрайонной</w:t>
      </w:r>
      <w:r w:rsidRPr="00CB0E65">
        <w:t xml:space="preserve"> </w:t>
      </w:r>
      <w:r>
        <w:t>И</w:t>
      </w:r>
      <w:r w:rsidRPr="00CB0E65">
        <w:t>ФНС России</w:t>
      </w:r>
      <w:r>
        <w:t xml:space="preserve"> №12</w:t>
      </w:r>
      <w:r w:rsidRPr="00CB0E65">
        <w:t xml:space="preserve"> по Ставропольскому краю, утвержденным руководителем </w:t>
      </w:r>
      <w:r>
        <w:t>У</w:t>
      </w:r>
      <w:r w:rsidRPr="00CB0E65">
        <w:t>ФНС России</w:t>
      </w:r>
      <w:r>
        <w:t xml:space="preserve"> по Ставропольскому краю</w:t>
      </w:r>
      <w:r w:rsidRPr="00CB0E65">
        <w:t xml:space="preserve">, положением об отделе </w:t>
      </w:r>
      <w:r>
        <w:t xml:space="preserve">общего и хозяйственного обеспечения </w:t>
      </w:r>
      <w:r w:rsidRPr="00CB0E65">
        <w:t>приказами (распоряжениями) ФНС России, приказами управления,</w:t>
      </w:r>
      <w:r>
        <w:t xml:space="preserve"> инспекции</w:t>
      </w:r>
      <w:r w:rsidRPr="00CB0E65">
        <w:t xml:space="preserve"> поручениями руководства управления</w:t>
      </w:r>
      <w:r>
        <w:t>, инспекции</w:t>
      </w:r>
      <w:r w:rsidRPr="00CB0E65">
        <w:t>.</w:t>
      </w:r>
    </w:p>
    <w:p w:rsidR="00270265" w:rsidRPr="00CB0E65" w:rsidRDefault="00270265" w:rsidP="002E2EC0">
      <w:pPr>
        <w:ind w:left="-9" w:firstLine="709"/>
        <w:jc w:val="both"/>
      </w:pPr>
      <w:r w:rsidRPr="00491ACB">
        <w:t>подготавливает в установленном порядке и в сроки ответы, информацию, на письма и запросы налоговых органов, министерств и ведомств, предприятий, организаций, учреждений, граждан по вопросам, входящим в его компетенцию;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540"/>
        <w:jc w:val="both"/>
      </w:pPr>
      <w:r w:rsidRPr="00E5202D">
        <w:rPr>
          <w:spacing w:val="-1"/>
        </w:rPr>
        <w:t>осуществля</w:t>
      </w:r>
      <w:r>
        <w:rPr>
          <w:spacing w:val="-1"/>
        </w:rPr>
        <w:t>е</w:t>
      </w:r>
      <w:r w:rsidRPr="00E5202D">
        <w:rPr>
          <w:spacing w:val="-1"/>
        </w:rPr>
        <w:t xml:space="preserve">т незамедлительный прием корреспонденции от граждан и </w:t>
      </w:r>
      <w:r w:rsidRPr="00E5202D">
        <w:t>территориальных налоговых органов края;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540"/>
        <w:jc w:val="both"/>
      </w:pPr>
      <w:r w:rsidRPr="00E5202D">
        <w:t>обеспечива</w:t>
      </w:r>
      <w:r>
        <w:t>е</w:t>
      </w:r>
      <w:r w:rsidRPr="00E5202D">
        <w:t>т качественное исполнение поручений начальника отдела;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firstLine="540"/>
        <w:jc w:val="both"/>
      </w:pPr>
      <w:r w:rsidRPr="00E5202D">
        <w:rPr>
          <w:spacing w:val="-1"/>
        </w:rPr>
        <w:t>при возникновении производственной необходимости заменя</w:t>
      </w:r>
      <w:r>
        <w:rPr>
          <w:spacing w:val="-1"/>
        </w:rPr>
        <w:t>е</w:t>
      </w:r>
      <w:r w:rsidRPr="00E5202D">
        <w:rPr>
          <w:spacing w:val="-1"/>
        </w:rPr>
        <w:t xml:space="preserve">т на иных </w:t>
      </w:r>
      <w:r w:rsidRPr="00E5202D">
        <w:t>участках работников отдела (при отпуске, болезни и т.д.);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before="5"/>
        <w:ind w:firstLine="540"/>
      </w:pPr>
      <w:r w:rsidRPr="00E5202D">
        <w:rPr>
          <w:spacing w:val="-1"/>
        </w:rPr>
        <w:t>заполня</w:t>
      </w:r>
      <w:r>
        <w:rPr>
          <w:spacing w:val="-1"/>
        </w:rPr>
        <w:t>е</w:t>
      </w:r>
      <w:r w:rsidRPr="00E5202D">
        <w:rPr>
          <w:spacing w:val="-1"/>
        </w:rPr>
        <w:t>т в полном объеме служебные базы данных в СЭД-регион;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540"/>
        <w:jc w:val="both"/>
      </w:pPr>
      <w:r w:rsidRPr="00E5202D">
        <w:t>осуществля</w:t>
      </w:r>
      <w:r>
        <w:t>е</w:t>
      </w:r>
      <w:r w:rsidRPr="00E5202D">
        <w:t xml:space="preserve">т прием, сортировку поступающей в </w:t>
      </w:r>
      <w:r>
        <w:t>инспекцию</w:t>
      </w:r>
      <w:r w:rsidRPr="00E5202D">
        <w:t xml:space="preserve"> </w:t>
      </w:r>
      <w:r w:rsidRPr="00E5202D">
        <w:rPr>
          <w:spacing w:val="-2"/>
        </w:rPr>
        <w:t xml:space="preserve">корреспонденции и своевременность ее отправки, включая полный контроль за </w:t>
      </w:r>
      <w:r w:rsidRPr="00E5202D">
        <w:t xml:space="preserve">правильностью оформления документов исходящих из </w:t>
      </w:r>
      <w:r>
        <w:t>Инспекции</w:t>
      </w:r>
      <w:r w:rsidRPr="00E5202D">
        <w:t xml:space="preserve">, за корректностью заполнения карточки, подготовленной структурными </w:t>
      </w:r>
      <w:r w:rsidRPr="00E5202D">
        <w:rPr>
          <w:spacing w:val="-2"/>
        </w:rPr>
        <w:t xml:space="preserve">подразделениями, за наличие всех необходимых в ней реквизитов, включая в обязательном порядке контроль за проставлением структурными подразделениями </w:t>
      </w:r>
      <w:r w:rsidRPr="00E5202D">
        <w:t>метода отправки корреспонденции;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540"/>
        <w:jc w:val="both"/>
      </w:pPr>
      <w:r w:rsidRPr="00E5202D">
        <w:rPr>
          <w:spacing w:val="-1"/>
        </w:rPr>
        <w:t xml:space="preserve">в обязательном порядке производит контроль соответствия бумажного </w:t>
      </w:r>
      <w:r w:rsidRPr="00E5202D">
        <w:t>носителя файловым вложениям карточки;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540"/>
      </w:pPr>
      <w:r w:rsidRPr="00E5202D">
        <w:rPr>
          <w:spacing w:val="-2"/>
        </w:rPr>
        <w:t>проводит подробную аналитику своей работы;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5" w:firstLine="540"/>
        <w:jc w:val="both"/>
      </w:pPr>
      <w:r w:rsidRPr="00E5202D">
        <w:rPr>
          <w:spacing w:val="-2"/>
        </w:rPr>
        <w:t>строго отслежива</w:t>
      </w:r>
      <w:r>
        <w:rPr>
          <w:spacing w:val="-2"/>
        </w:rPr>
        <w:t>е</w:t>
      </w:r>
      <w:r w:rsidRPr="00E5202D">
        <w:rPr>
          <w:spacing w:val="-2"/>
        </w:rPr>
        <w:t xml:space="preserve">т наличие всех подписей в получении, с обязательной расшифровкой фамилии получателя в реестрах исходящей из </w:t>
      </w:r>
      <w:r>
        <w:rPr>
          <w:spacing w:val="-2"/>
        </w:rPr>
        <w:t>инспекции</w:t>
      </w:r>
      <w:r w:rsidRPr="00E5202D">
        <w:rPr>
          <w:spacing w:val="-2"/>
        </w:rPr>
        <w:t xml:space="preserve"> в </w:t>
      </w:r>
      <w:r w:rsidRPr="00E5202D">
        <w:t xml:space="preserve">территориальные налоговые органы по Ставропольскому краю почты на бумажных носителях; обо всех нарушениях незамедлительно докладывать </w:t>
      </w:r>
      <w:r w:rsidRPr="00E5202D">
        <w:rPr>
          <w:spacing w:val="-2"/>
        </w:rPr>
        <w:t>заместителю начальника отдела, курирующему работу канцелярии;</w:t>
      </w:r>
    </w:p>
    <w:p w:rsidR="00270265" w:rsidRPr="00E5202D" w:rsidRDefault="00270265" w:rsidP="0070556E">
      <w:pPr>
        <w:shd w:val="clear" w:color="auto" w:fill="FFFFFF"/>
        <w:tabs>
          <w:tab w:val="left" w:pos="1085"/>
        </w:tabs>
        <w:ind w:right="19" w:firstLine="540"/>
        <w:jc w:val="both"/>
        <w:rPr>
          <w:spacing w:val="-1"/>
        </w:rPr>
      </w:pPr>
      <w:r w:rsidRPr="00E5202D">
        <w:t>посредством СЭД-Регион отслежива</w:t>
      </w:r>
      <w:r>
        <w:t>е</w:t>
      </w:r>
      <w:r w:rsidRPr="00E5202D">
        <w:t xml:space="preserve">т доставку корреспонденции, исходящей из </w:t>
      </w:r>
      <w:r>
        <w:t>инспекции</w:t>
      </w:r>
      <w:r w:rsidRPr="00E5202D">
        <w:t xml:space="preserve"> в случае недоставки (красный индикатор) </w:t>
      </w:r>
      <w:r>
        <w:rPr>
          <w:spacing w:val="-1"/>
        </w:rPr>
        <w:t>незамедлительно производит</w:t>
      </w:r>
      <w:r w:rsidRPr="00E5202D">
        <w:rPr>
          <w:spacing w:val="-1"/>
        </w:rPr>
        <w:t xml:space="preserve"> повторную отправку всех документов;</w:t>
      </w:r>
    </w:p>
    <w:p w:rsidR="00270265" w:rsidRPr="00E5202D" w:rsidRDefault="00270265" w:rsidP="0070556E">
      <w:pPr>
        <w:shd w:val="clear" w:color="auto" w:fill="FFFFFF"/>
        <w:tabs>
          <w:tab w:val="left" w:pos="1085"/>
        </w:tabs>
        <w:ind w:right="19" w:firstLine="540"/>
        <w:jc w:val="both"/>
      </w:pPr>
      <w:r>
        <w:rPr>
          <w:spacing w:val="-1"/>
        </w:rPr>
        <w:t>четко взаимодейст</w:t>
      </w:r>
      <w:r w:rsidRPr="00E5202D">
        <w:rPr>
          <w:spacing w:val="-1"/>
        </w:rPr>
        <w:t>в</w:t>
      </w:r>
      <w:r>
        <w:rPr>
          <w:spacing w:val="-1"/>
        </w:rPr>
        <w:t>ует</w:t>
      </w:r>
      <w:r w:rsidRPr="00E5202D">
        <w:rPr>
          <w:spacing w:val="-1"/>
        </w:rPr>
        <w:t xml:space="preserve"> с почтовым отделением, сда</w:t>
      </w:r>
      <w:r>
        <w:rPr>
          <w:spacing w:val="-1"/>
        </w:rPr>
        <w:t>ет</w:t>
      </w:r>
      <w:r w:rsidRPr="00E5202D">
        <w:rPr>
          <w:spacing w:val="-1"/>
        </w:rPr>
        <w:t xml:space="preserve"> и принима</w:t>
      </w:r>
      <w:r>
        <w:rPr>
          <w:spacing w:val="-1"/>
        </w:rPr>
        <w:t>е</w:t>
      </w:r>
      <w:r w:rsidRPr="00E5202D">
        <w:rPr>
          <w:spacing w:val="-1"/>
        </w:rPr>
        <w:t xml:space="preserve">т </w:t>
      </w:r>
      <w:r w:rsidRPr="00E5202D">
        <w:rPr>
          <w:spacing w:val="-3"/>
        </w:rPr>
        <w:t xml:space="preserve">корреспонденцию по ежедневным реестрам с обязательной отметкой принимаемой </w:t>
      </w:r>
      <w:r w:rsidRPr="00E5202D">
        <w:t>стороны, подшива</w:t>
      </w:r>
      <w:r>
        <w:t>е</w:t>
      </w:r>
      <w:r w:rsidRPr="00E5202D">
        <w:t>т и обеспечива</w:t>
      </w:r>
      <w:r>
        <w:t>е</w:t>
      </w:r>
      <w:r w:rsidRPr="00E5202D">
        <w:t>т сохранность данных реестров;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29" w:firstLine="540"/>
        <w:jc w:val="both"/>
      </w:pPr>
      <w:r w:rsidRPr="00E5202D">
        <w:t>обеспечива</w:t>
      </w:r>
      <w:r>
        <w:t>е</w:t>
      </w:r>
      <w:r w:rsidRPr="00E5202D">
        <w:t xml:space="preserve">т правильность автоматизированного учета и своевременной </w:t>
      </w:r>
      <w:r w:rsidRPr="00E5202D">
        <w:rPr>
          <w:spacing w:val="-2"/>
        </w:rPr>
        <w:t xml:space="preserve">регистрации документов, поступивших в </w:t>
      </w:r>
      <w:r>
        <w:rPr>
          <w:spacing w:val="-2"/>
        </w:rPr>
        <w:t>инспекцию</w:t>
      </w:r>
      <w:r w:rsidRPr="00E5202D">
        <w:rPr>
          <w:spacing w:val="-2"/>
        </w:rPr>
        <w:t xml:space="preserve"> и исходящих из него, в том </w:t>
      </w:r>
      <w:r w:rsidRPr="00E5202D">
        <w:t>числе с использованием программы СЭД - регион;</w:t>
      </w:r>
    </w:p>
    <w:p w:rsidR="00270265" w:rsidRPr="00E5202D" w:rsidRDefault="00270265" w:rsidP="0070556E">
      <w:pPr>
        <w:shd w:val="clear" w:color="auto" w:fill="FFFFFF"/>
        <w:ind w:right="43" w:firstLine="540"/>
        <w:jc w:val="both"/>
      </w:pPr>
      <w:r w:rsidRPr="00E5202D">
        <w:rPr>
          <w:spacing w:val="-1"/>
        </w:rPr>
        <w:t>направля</w:t>
      </w:r>
      <w:r>
        <w:rPr>
          <w:spacing w:val="-1"/>
        </w:rPr>
        <w:t>е</w:t>
      </w:r>
      <w:r w:rsidRPr="00E5202D">
        <w:rPr>
          <w:spacing w:val="-1"/>
        </w:rPr>
        <w:t xml:space="preserve">т документы исполнителям в соответствии с резолюцией </w:t>
      </w:r>
      <w:r w:rsidRPr="00E5202D">
        <w:t>руководства;</w:t>
      </w:r>
    </w:p>
    <w:p w:rsidR="00270265" w:rsidRPr="00E5202D" w:rsidRDefault="00270265" w:rsidP="0070556E">
      <w:pPr>
        <w:shd w:val="clear" w:color="auto" w:fill="FFFFFF"/>
        <w:tabs>
          <w:tab w:val="left" w:pos="893"/>
        </w:tabs>
        <w:ind w:right="24" w:firstLine="540"/>
        <w:jc w:val="both"/>
      </w:pPr>
      <w:r w:rsidRPr="00E5202D">
        <w:rPr>
          <w:spacing w:val="-3"/>
        </w:rPr>
        <w:t>осуществля</w:t>
      </w:r>
      <w:r>
        <w:rPr>
          <w:spacing w:val="-3"/>
        </w:rPr>
        <w:t>е</w:t>
      </w:r>
      <w:r w:rsidRPr="00E5202D">
        <w:rPr>
          <w:spacing w:val="-3"/>
        </w:rPr>
        <w:t xml:space="preserve">т систематический контроль (с проставлением необходимых </w:t>
      </w:r>
      <w:r w:rsidRPr="00E5202D">
        <w:t xml:space="preserve">отметок на карточках и документах) за своевременным и качественным </w:t>
      </w:r>
      <w:r w:rsidRPr="00E5202D">
        <w:rPr>
          <w:spacing w:val="-2"/>
        </w:rPr>
        <w:t xml:space="preserve">исполнением отделами документов, поступивших в </w:t>
      </w:r>
      <w:r>
        <w:rPr>
          <w:spacing w:val="-2"/>
        </w:rPr>
        <w:t>инспекцию</w:t>
      </w:r>
      <w:r w:rsidRPr="00E5202D">
        <w:rPr>
          <w:spacing w:val="-2"/>
        </w:rPr>
        <w:t>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ind w:firstLine="540"/>
        <w:jc w:val="both"/>
      </w:pPr>
      <w:r w:rsidRPr="00E5202D">
        <w:rPr>
          <w:spacing w:val="-1"/>
        </w:rPr>
        <w:t>осуществля</w:t>
      </w:r>
      <w:r>
        <w:rPr>
          <w:spacing w:val="-1"/>
        </w:rPr>
        <w:t>е</w:t>
      </w:r>
      <w:r w:rsidRPr="00E5202D">
        <w:rPr>
          <w:spacing w:val="-1"/>
        </w:rPr>
        <w:t>т подготовку аналитической информации по исполнительской   дисциплине;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ind w:firstLine="540"/>
        <w:jc w:val="both"/>
      </w:pPr>
      <w:r w:rsidRPr="00E5202D">
        <w:t>обеспечива</w:t>
      </w:r>
      <w:r>
        <w:t>е</w:t>
      </w:r>
      <w:r w:rsidRPr="00E5202D">
        <w:t>т функции оператора ЦАП в части отправки документов без пометки «ДСП», отслеживать своевременность их доставки;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before="5"/>
        <w:ind w:right="5" w:firstLine="540"/>
        <w:jc w:val="both"/>
      </w:pPr>
      <w:r w:rsidRPr="00E5202D">
        <w:rPr>
          <w:spacing w:val="-1"/>
        </w:rPr>
        <w:t>регистрир</w:t>
      </w:r>
      <w:r>
        <w:rPr>
          <w:spacing w:val="-1"/>
        </w:rPr>
        <w:t>ует</w:t>
      </w:r>
      <w:r w:rsidRPr="00E5202D">
        <w:rPr>
          <w:spacing w:val="-1"/>
        </w:rPr>
        <w:t xml:space="preserve"> и рассыла</w:t>
      </w:r>
      <w:r>
        <w:rPr>
          <w:spacing w:val="-1"/>
        </w:rPr>
        <w:t>е</w:t>
      </w:r>
      <w:r w:rsidRPr="00E5202D">
        <w:rPr>
          <w:spacing w:val="-1"/>
        </w:rPr>
        <w:t xml:space="preserve">т служебные и докладные записки, проводит </w:t>
      </w:r>
      <w:r w:rsidRPr="00E5202D">
        <w:t>контроль по ведению баз данных СЭД-Регион;</w:t>
      </w:r>
    </w:p>
    <w:p w:rsidR="00270265" w:rsidRPr="00E5202D" w:rsidRDefault="00270265" w:rsidP="0070556E">
      <w:pPr>
        <w:shd w:val="clear" w:color="auto" w:fill="FFFFFF"/>
        <w:tabs>
          <w:tab w:val="left" w:pos="1090"/>
        </w:tabs>
        <w:ind w:right="24" w:firstLine="540"/>
        <w:jc w:val="both"/>
      </w:pPr>
      <w:r w:rsidRPr="00E5202D">
        <w:t>осуществля</w:t>
      </w:r>
      <w:r>
        <w:t>е</w:t>
      </w:r>
      <w:r w:rsidRPr="00E5202D">
        <w:t xml:space="preserve">т </w:t>
      </w:r>
      <w:r w:rsidRPr="00E5202D">
        <w:rPr>
          <w:spacing w:val="-2"/>
        </w:rPr>
        <w:t xml:space="preserve">ежедневную проверку реестров получения корреспонденции отделами </w:t>
      </w:r>
      <w:r>
        <w:rPr>
          <w:spacing w:val="-2"/>
        </w:rPr>
        <w:t>инспекции</w:t>
      </w:r>
      <w:r w:rsidRPr="00E5202D">
        <w:rPr>
          <w:spacing w:val="-2"/>
        </w:rPr>
        <w:t xml:space="preserve">, наличие всех росписей получателя корреспонденции в формируемом </w:t>
      </w:r>
      <w:r w:rsidRPr="00E5202D">
        <w:t>реестре с обязательным указанием фамилии получателя;</w:t>
      </w:r>
    </w:p>
    <w:p w:rsidR="00270265" w:rsidRPr="00E5202D" w:rsidRDefault="00270265" w:rsidP="0070556E">
      <w:pPr>
        <w:shd w:val="clear" w:color="auto" w:fill="FFFFFF"/>
        <w:tabs>
          <w:tab w:val="left" w:pos="1013"/>
        </w:tabs>
        <w:ind w:right="10" w:firstLine="540"/>
        <w:jc w:val="both"/>
      </w:pPr>
      <w:r w:rsidRPr="00E5202D">
        <w:rPr>
          <w:spacing w:val="-1"/>
        </w:rPr>
        <w:t>осуществля</w:t>
      </w:r>
      <w:r>
        <w:rPr>
          <w:spacing w:val="-1"/>
        </w:rPr>
        <w:t>е</w:t>
      </w:r>
      <w:r w:rsidRPr="00E5202D">
        <w:rPr>
          <w:spacing w:val="-1"/>
        </w:rPr>
        <w:t xml:space="preserve">т правильное оформление бумажных копий документов, </w:t>
      </w:r>
      <w:r w:rsidRPr="00E5202D">
        <w:t xml:space="preserve">полученных в электронном виде с проставлением всех необходимых отметок </w:t>
      </w:r>
      <w:r w:rsidRPr="00E5202D">
        <w:rPr>
          <w:spacing w:val="-2"/>
        </w:rPr>
        <w:t xml:space="preserve">(подпись и печать оператора, проверять и указывать точное количество листов </w:t>
      </w:r>
      <w:r w:rsidRPr="00E5202D">
        <w:t>полученной корреспонденции, их приложений);</w:t>
      </w:r>
    </w:p>
    <w:p w:rsidR="00270265" w:rsidRDefault="00270265" w:rsidP="0070556E">
      <w:pPr>
        <w:shd w:val="clear" w:color="auto" w:fill="FFFFFF"/>
        <w:ind w:right="19" w:firstLine="540"/>
        <w:jc w:val="both"/>
      </w:pPr>
      <w:r w:rsidRPr="00E5202D">
        <w:t>обеспечива</w:t>
      </w:r>
      <w:r>
        <w:t>е</w:t>
      </w:r>
      <w:r w:rsidRPr="00E5202D">
        <w:t xml:space="preserve">т точное соответствие полученной от отправителей </w:t>
      </w:r>
      <w:r w:rsidRPr="00E5202D">
        <w:rPr>
          <w:spacing w:val="-3"/>
        </w:rPr>
        <w:t>корреспонденции и передаваемой на визу руководству</w:t>
      </w:r>
      <w:r>
        <w:rPr>
          <w:spacing w:val="-3"/>
        </w:rPr>
        <w:t>,</w:t>
      </w:r>
      <w:r w:rsidRPr="00E5202D">
        <w:rPr>
          <w:spacing w:val="-3"/>
        </w:rPr>
        <w:t xml:space="preserve"> полученному электронному </w:t>
      </w:r>
      <w:r w:rsidRPr="00E5202D">
        <w:t>образцу (образу);</w:t>
      </w:r>
    </w:p>
    <w:p w:rsidR="00270265" w:rsidRPr="00A3511E" w:rsidRDefault="00270265" w:rsidP="00A3511E">
      <w:pPr>
        <w:pStyle w:val="a"/>
        <w:ind w:firstLine="540"/>
        <w:rPr>
          <w:rFonts w:ascii="Times New Roman" w:hAnsi="Times New Roman" w:cs="Times New Roman"/>
        </w:rPr>
      </w:pPr>
      <w:r w:rsidRPr="00C80061">
        <w:rPr>
          <w:rFonts w:ascii="Times New Roman" w:hAnsi="Times New Roman" w:cs="Times New Roman"/>
        </w:rPr>
        <w:t>в обязательном порядке обеспечивает распечатку всех листов документа и приложений полученных документов для последующей передачи руководству, складывать документ в соответствующем порядке и обеспечивать проверку наличия и соответствия передаваемой руководству информации, нести за это персональную ответственность;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24"/>
        <w:ind w:right="19" w:firstLine="540"/>
        <w:jc w:val="both"/>
      </w:pPr>
      <w:r w:rsidRPr="00E5202D">
        <w:rPr>
          <w:spacing w:val="-2"/>
        </w:rPr>
        <w:t xml:space="preserve">в обязательном порядке проводит ежедневную проверку отправленной </w:t>
      </w:r>
      <w:r w:rsidRPr="00E5202D">
        <w:rPr>
          <w:spacing w:val="-1"/>
        </w:rPr>
        <w:t>корреспонденции на предмет ее попадания в представление «Проблемная почта»;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ind w:right="24" w:firstLine="540"/>
        <w:jc w:val="both"/>
      </w:pPr>
      <w:r w:rsidRPr="00E5202D">
        <w:rPr>
          <w:spacing w:val="-2"/>
        </w:rPr>
        <w:t>обеспечива</w:t>
      </w:r>
      <w:r>
        <w:rPr>
          <w:spacing w:val="-2"/>
        </w:rPr>
        <w:t>е</w:t>
      </w:r>
      <w:r w:rsidRPr="00E5202D">
        <w:rPr>
          <w:spacing w:val="-2"/>
        </w:rPr>
        <w:t xml:space="preserve">т непрерывную и слаженную работу канцелярии </w:t>
      </w:r>
      <w:r>
        <w:rPr>
          <w:spacing w:val="-2"/>
        </w:rPr>
        <w:t>инспекции</w:t>
      </w:r>
      <w:r w:rsidRPr="00E5202D">
        <w:rPr>
          <w:spacing w:val="-2"/>
        </w:rPr>
        <w:t xml:space="preserve">, </w:t>
      </w:r>
      <w:r w:rsidRPr="00E5202D">
        <w:rPr>
          <w:spacing w:val="-1"/>
        </w:rPr>
        <w:t>взаимозаменяемость и своевременность всех проводимых в канцелярии работ;</w:t>
      </w:r>
    </w:p>
    <w:p w:rsidR="00270265" w:rsidRDefault="00270265" w:rsidP="0070556E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10"/>
        <w:ind w:right="34" w:firstLine="540"/>
        <w:jc w:val="both"/>
        <w:rPr>
          <w:spacing w:val="-1"/>
        </w:rPr>
      </w:pPr>
      <w:r>
        <w:rPr>
          <w:spacing w:val="-1"/>
        </w:rPr>
        <w:tab/>
      </w:r>
      <w:r w:rsidRPr="00E5202D">
        <w:rPr>
          <w:spacing w:val="-1"/>
        </w:rPr>
        <w:t>обеспечива</w:t>
      </w:r>
      <w:r>
        <w:rPr>
          <w:spacing w:val="-1"/>
        </w:rPr>
        <w:t>е</w:t>
      </w:r>
      <w:r w:rsidRPr="00E5202D">
        <w:rPr>
          <w:spacing w:val="-1"/>
        </w:rPr>
        <w:t xml:space="preserve">т полное знание инструкции по делопроизводству, действующей </w:t>
      </w:r>
      <w:r w:rsidRPr="00E5202D">
        <w:rPr>
          <w:spacing w:val="-2"/>
        </w:rPr>
        <w:t xml:space="preserve">в </w:t>
      </w:r>
      <w:r>
        <w:rPr>
          <w:spacing w:val="-2"/>
        </w:rPr>
        <w:t>инспекции</w:t>
      </w:r>
      <w:r w:rsidRPr="00E5202D">
        <w:rPr>
          <w:spacing w:val="-2"/>
        </w:rPr>
        <w:t xml:space="preserve"> и выполнение всех изложенных в ней нормативных положений с </w:t>
      </w:r>
      <w:r w:rsidRPr="00E5202D">
        <w:rPr>
          <w:spacing w:val="-1"/>
        </w:rPr>
        <w:t>несением персональной ответственности за выполнение возложенных задач;</w:t>
      </w:r>
    </w:p>
    <w:p w:rsidR="00270265" w:rsidRDefault="00270265" w:rsidP="00FF256F">
      <w:pPr>
        <w:ind w:firstLine="720"/>
        <w:jc w:val="both"/>
      </w:pPr>
      <w:r>
        <w:t>оформляет и регистрирует приказы, распоряжения, протоколы начальника и заместителей начальника инспекции;</w:t>
      </w:r>
    </w:p>
    <w:p w:rsidR="00270265" w:rsidRPr="00E5202D" w:rsidRDefault="00270265" w:rsidP="005E4149">
      <w:pPr>
        <w:ind w:firstLine="720"/>
        <w:jc w:val="both"/>
      </w:pPr>
      <w:r>
        <w:t>организация работы по приему граждан в приемной инспекции;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before="5"/>
        <w:ind w:right="24" w:firstLine="540"/>
        <w:jc w:val="both"/>
      </w:pPr>
      <w:r w:rsidRPr="00E5202D">
        <w:rPr>
          <w:spacing w:val="-1"/>
        </w:rPr>
        <w:t>изуча</w:t>
      </w:r>
      <w:r>
        <w:rPr>
          <w:spacing w:val="-1"/>
        </w:rPr>
        <w:t>е</w:t>
      </w:r>
      <w:r w:rsidRPr="00E5202D">
        <w:rPr>
          <w:spacing w:val="-1"/>
        </w:rPr>
        <w:t xml:space="preserve">т налоговое законодательство, инструктивные материалы по вопросам, </w:t>
      </w:r>
      <w:r w:rsidRPr="00E5202D">
        <w:t>касающимся его компетенции, распорядительные документы, регламентирующие работу архивов;</w:t>
      </w:r>
    </w:p>
    <w:p w:rsidR="00270265" w:rsidRPr="00E5202D" w:rsidRDefault="00270265" w:rsidP="0070556E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10"/>
        <w:ind w:right="29" w:firstLine="540"/>
        <w:jc w:val="both"/>
      </w:pPr>
      <w:r w:rsidRPr="00E5202D">
        <w:rPr>
          <w:spacing w:val="-1"/>
        </w:rPr>
        <w:t xml:space="preserve">строго хранит доверенную налоговую тайну, не разглашать, ставшие </w:t>
      </w:r>
      <w:r w:rsidRPr="00E5202D">
        <w:t>известными в связи с исполнением должностных полномочий, сведения, затрагивающие частную жизнь, честь и достоинство граждан;</w:t>
      </w:r>
    </w:p>
    <w:p w:rsidR="00270265" w:rsidRPr="00E5202D" w:rsidRDefault="00270265" w:rsidP="0070556E">
      <w:pPr>
        <w:shd w:val="clear" w:color="auto" w:fill="FFFFFF"/>
        <w:tabs>
          <w:tab w:val="left" w:pos="709"/>
        </w:tabs>
        <w:ind w:firstLine="540"/>
        <w:jc w:val="both"/>
      </w:pPr>
      <w:r w:rsidRPr="00E5202D">
        <w:t>не разглаша</w:t>
      </w:r>
      <w:r>
        <w:t>е</w:t>
      </w:r>
      <w:r w:rsidRPr="00E5202D">
        <w:t>т конфиденциальную информацию, к которой допущен, рубежи ее защиты, в том числе</w:t>
      </w:r>
      <w:r>
        <w:t>,</w:t>
      </w:r>
      <w:r w:rsidRPr="00E5202D">
        <w:t xml:space="preserve"> сведения о криптоключах;</w:t>
      </w:r>
    </w:p>
    <w:p w:rsidR="00270265" w:rsidRPr="00E5202D" w:rsidRDefault="00270265" w:rsidP="0070556E">
      <w:pPr>
        <w:shd w:val="clear" w:color="auto" w:fill="FFFFFF"/>
        <w:tabs>
          <w:tab w:val="left" w:pos="709"/>
        </w:tabs>
        <w:ind w:firstLine="540"/>
        <w:jc w:val="both"/>
      </w:pPr>
      <w:r w:rsidRPr="00E5202D">
        <w:t>соблюда</w:t>
      </w:r>
      <w:r>
        <w:t>е</w:t>
      </w:r>
      <w:r w:rsidRPr="00E5202D">
        <w:t>т требования к обеспечению безопасности конфиденциальной информации с использованием СКЗИ;</w:t>
      </w:r>
    </w:p>
    <w:p w:rsidR="00270265" w:rsidRPr="00E5202D" w:rsidRDefault="00270265" w:rsidP="0070556E">
      <w:pPr>
        <w:shd w:val="clear" w:color="auto" w:fill="FFFFFF"/>
        <w:tabs>
          <w:tab w:val="left" w:pos="709"/>
        </w:tabs>
        <w:ind w:firstLine="540"/>
        <w:jc w:val="both"/>
      </w:pPr>
      <w:r w:rsidRPr="00E5202D">
        <w:t>сообща</w:t>
      </w:r>
      <w:r>
        <w:t>е</w:t>
      </w:r>
      <w:r w:rsidRPr="00E5202D">
        <w:t>т о ставших им известными попытках посторонних лиц получить сведения об используемых СКЗИ или ключевых документах к ним;</w:t>
      </w:r>
    </w:p>
    <w:p w:rsidR="00270265" w:rsidRPr="00E5202D" w:rsidRDefault="00270265" w:rsidP="0070556E">
      <w:pPr>
        <w:shd w:val="clear" w:color="auto" w:fill="FFFFFF"/>
        <w:tabs>
          <w:tab w:val="left" w:pos="709"/>
        </w:tabs>
        <w:ind w:firstLine="540"/>
        <w:jc w:val="both"/>
      </w:pPr>
      <w:r w:rsidRPr="00E5202D">
        <w:rPr>
          <w:spacing w:val="-1"/>
        </w:rPr>
        <w:t>сда</w:t>
      </w:r>
      <w:r>
        <w:rPr>
          <w:spacing w:val="-1"/>
        </w:rPr>
        <w:t>е</w:t>
      </w:r>
      <w:r w:rsidRPr="00E5202D">
        <w:rPr>
          <w:spacing w:val="-1"/>
        </w:rPr>
        <w:t xml:space="preserve">т СКЗИ, эксплуатационную и </w:t>
      </w:r>
      <w:r w:rsidRPr="00E5202D">
        <w:t xml:space="preserve">техническую документацию к ним, ключевые документы в соответствии с </w:t>
      </w:r>
      <w:r w:rsidRPr="00E5202D">
        <w:rPr>
          <w:spacing w:val="-2"/>
        </w:rPr>
        <w:t xml:space="preserve">порядком, установленным Инструкцией об организации и обеспечении </w:t>
      </w:r>
      <w:r w:rsidRPr="00E5202D">
        <w:t>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270265" w:rsidRPr="00E5202D" w:rsidRDefault="00270265" w:rsidP="0070556E">
      <w:pPr>
        <w:shd w:val="clear" w:color="auto" w:fill="FFFFFF"/>
        <w:tabs>
          <w:tab w:val="left" w:pos="709"/>
        </w:tabs>
        <w:ind w:firstLine="540"/>
        <w:jc w:val="both"/>
      </w:pPr>
      <w:r w:rsidRPr="00E5202D">
        <w:t> немедленно уведомля</w:t>
      </w:r>
      <w:r>
        <w:t>е</w:t>
      </w:r>
      <w:r w:rsidRPr="00E5202D">
        <w:t>т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270265" w:rsidRPr="00E5202D" w:rsidRDefault="00270265" w:rsidP="0070556E">
      <w:pPr>
        <w:shd w:val="clear" w:color="auto" w:fill="FFFFFF"/>
        <w:tabs>
          <w:tab w:val="left" w:pos="709"/>
        </w:tabs>
        <w:ind w:firstLine="540"/>
        <w:jc w:val="both"/>
      </w:pPr>
      <w:r w:rsidRPr="00E5202D">
        <w:t>соблюда</w:t>
      </w:r>
      <w:r>
        <w:t>е</w:t>
      </w:r>
      <w:r w:rsidRPr="00E5202D">
        <w:t>т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криптоключах и ЭЦП;</w:t>
      </w:r>
    </w:p>
    <w:p w:rsidR="00270265" w:rsidRPr="00E5202D" w:rsidRDefault="00270265" w:rsidP="0070556E">
      <w:pPr>
        <w:shd w:val="clear" w:color="auto" w:fill="FFFFFF"/>
        <w:tabs>
          <w:tab w:val="left" w:pos="970"/>
        </w:tabs>
        <w:ind w:firstLine="540"/>
        <w:jc w:val="both"/>
      </w:pPr>
      <w:r w:rsidRPr="00E5202D">
        <w:rPr>
          <w:spacing w:val="-1"/>
        </w:rPr>
        <w:t>участ</w:t>
      </w:r>
      <w:r>
        <w:rPr>
          <w:spacing w:val="-1"/>
        </w:rPr>
        <w:t>вует</w:t>
      </w:r>
      <w:r w:rsidRPr="00E5202D">
        <w:rPr>
          <w:spacing w:val="-1"/>
        </w:rPr>
        <w:t xml:space="preserve"> в разработке мероприятий по улучшению контроля и укреплению </w:t>
      </w:r>
      <w:r w:rsidRPr="00E5202D">
        <w:t>исполнительской   дисциплины,   подготовке   проектов   решений   по   вопросам постановки контроля и организации исполнения решений;</w:t>
      </w:r>
    </w:p>
    <w:p w:rsidR="00270265" w:rsidRPr="00E87CD8" w:rsidRDefault="00270265" w:rsidP="00062DAC">
      <w:pPr>
        <w:autoSpaceDE w:val="0"/>
        <w:autoSpaceDN w:val="0"/>
        <w:adjustRightInd w:val="0"/>
        <w:ind w:firstLine="708"/>
        <w:jc w:val="both"/>
      </w:pPr>
      <w:r w:rsidRPr="00E87CD8"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270265" w:rsidRDefault="00270265" w:rsidP="00062DAC">
      <w:pPr>
        <w:jc w:val="both"/>
      </w:pPr>
      <w:r>
        <w:tab/>
        <w:t>выполнение требований безопасности,</w:t>
      </w:r>
      <w:r w:rsidRPr="00856C55">
        <w:t xml:space="preserve"> мероприятий  по противодействию терроризму </w:t>
      </w:r>
      <w:r>
        <w:t xml:space="preserve">исполнение </w:t>
      </w:r>
      <w:r w:rsidRPr="00856C55">
        <w:t xml:space="preserve"> данных мероприятий</w:t>
      </w:r>
      <w:r>
        <w:t xml:space="preserve"> </w:t>
      </w:r>
      <w:r>
        <w:tab/>
      </w:r>
    </w:p>
    <w:p w:rsidR="00270265" w:rsidRDefault="00270265" w:rsidP="00062DAC">
      <w:r>
        <w:tab/>
        <w:t xml:space="preserve">в случае необходимости </w:t>
      </w:r>
      <w:r w:rsidRPr="00883DE9">
        <w:t>исполня</w:t>
      </w:r>
      <w:r>
        <w:t>ет</w:t>
      </w:r>
      <w:r w:rsidRPr="00883DE9"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270265" w:rsidRDefault="00270265" w:rsidP="00062DAC">
      <w:pPr>
        <w:ind w:firstLine="720"/>
        <w:jc w:val="both"/>
      </w:pPr>
      <w:r w:rsidRPr="00516796">
        <w:t>представля</w:t>
      </w:r>
      <w:r>
        <w:t>е</w:t>
      </w:r>
      <w:r w:rsidRPr="00516796">
        <w:t>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270265" w:rsidRDefault="00270265" w:rsidP="00062DAC">
      <w:pPr>
        <w:ind w:firstLine="720"/>
        <w:jc w:val="both"/>
      </w:pPr>
      <w:r w:rsidRPr="008E69A9">
        <w:t>представля</w:t>
      </w:r>
      <w:r>
        <w:t>е</w:t>
      </w:r>
      <w:r w:rsidRPr="008E69A9">
        <w:t>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270265" w:rsidRPr="00467834" w:rsidRDefault="00270265" w:rsidP="00062DAC">
      <w:pPr>
        <w:autoSpaceDE w:val="0"/>
        <w:autoSpaceDN w:val="0"/>
        <w:adjustRightInd w:val="0"/>
        <w:ind w:firstLine="540"/>
        <w:jc w:val="both"/>
      </w:pPr>
      <w:r w:rsidRPr="00467834">
        <w:t>предоставля</w:t>
      </w:r>
      <w:r>
        <w:t>е</w:t>
      </w:r>
      <w:r w:rsidRPr="00467834">
        <w:t>т</w:t>
      </w:r>
      <w:r>
        <w:t>,</w:t>
      </w:r>
      <w:r w:rsidRPr="00467834">
        <w:t xml:space="preserve"> представителю нанимателя</w:t>
      </w:r>
      <w:r>
        <w:t>,</w:t>
      </w:r>
      <w:r w:rsidRPr="00467834">
        <w:t xml:space="preserve">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270265" w:rsidRPr="001876A9" w:rsidRDefault="00270265" w:rsidP="00062DAC">
      <w:pPr>
        <w:ind w:firstLine="708"/>
        <w:jc w:val="both"/>
      </w:pPr>
      <w:r>
        <w:t>в</w:t>
      </w:r>
      <w:r w:rsidRPr="00F4178C"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270265" w:rsidRPr="008A0919" w:rsidRDefault="00270265" w:rsidP="00062DAC">
      <w:pPr>
        <w:ind w:firstLine="708"/>
        <w:jc w:val="both"/>
      </w:pPr>
      <w:r>
        <w:t>р</w:t>
      </w:r>
      <w:r w:rsidRPr="008A0919">
        <w:t xml:space="preserve">уководитель соответствующего структурного подразделения письменно докладывает об утрате (порче) гражданским служащим служебного удостоверения </w:t>
      </w:r>
      <w:r>
        <w:t>начальнику инспекции</w:t>
      </w:r>
      <w:r w:rsidRPr="008A0919">
        <w:t>.</w:t>
      </w:r>
    </w:p>
    <w:p w:rsidR="00270265" w:rsidRPr="004D41BA" w:rsidRDefault="00270265" w:rsidP="00062DAC">
      <w:pPr>
        <w:widowControl w:val="0"/>
        <w:autoSpaceDE w:val="0"/>
        <w:autoSpaceDN w:val="0"/>
        <w:adjustRightInd w:val="0"/>
        <w:ind w:firstLine="720"/>
        <w:jc w:val="both"/>
      </w:pPr>
      <w:r w:rsidRPr="004D41BA">
        <w:t>соблюдает Кодекс этики и служебного поведения государственных гражданских служащих Федеральной налоговой службы.</w:t>
      </w:r>
    </w:p>
    <w:p w:rsidR="00270265" w:rsidRPr="001876A9" w:rsidRDefault="00270265" w:rsidP="00062DAC">
      <w:pPr>
        <w:ind w:firstLine="720"/>
        <w:jc w:val="both"/>
      </w:pPr>
      <w:r>
        <w:t>у</w:t>
      </w:r>
      <w:r w:rsidRPr="00EF0DCA">
        <w:t>ведомля</w:t>
      </w:r>
      <w:r>
        <w:t>ет</w:t>
      </w:r>
      <w:r w:rsidRPr="00EF0DCA"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t>ию коррупционных правонарушений.</w:t>
      </w:r>
    </w:p>
    <w:p w:rsidR="00270265" w:rsidRPr="00F91892" w:rsidRDefault="00270265" w:rsidP="00062DAC">
      <w:pPr>
        <w:ind w:firstLine="709"/>
        <w:jc w:val="both"/>
      </w:pPr>
      <w:r w:rsidRPr="00F91892">
        <w:t>принима</w:t>
      </w:r>
      <w:r>
        <w:t>е</w:t>
      </w:r>
      <w:r w:rsidRPr="00F91892">
        <w:t>т меры по недопущению любой возможности во</w:t>
      </w:r>
      <w:r>
        <w:t>зникновения конфликта интересов,</w:t>
      </w:r>
    </w:p>
    <w:p w:rsidR="00270265" w:rsidRPr="00F91892" w:rsidRDefault="00270265" w:rsidP="00062DAC">
      <w:pPr>
        <w:ind w:firstLine="709"/>
        <w:jc w:val="both"/>
      </w:pPr>
      <w:r w:rsidRPr="00F91892">
        <w:t>в письменной форме уведом</w:t>
      </w:r>
      <w:r>
        <w:t>ляет</w:t>
      </w:r>
      <w:r w:rsidRPr="00F91892">
        <w:t xml:space="preserve"> своего непосредственного начальника о возникшем конфликте интересов или о возможности его возникновения, как тол</w:t>
      </w:r>
      <w:r>
        <w:t>ько ему станет об этом известно,</w:t>
      </w:r>
    </w:p>
    <w:p w:rsidR="00270265" w:rsidRPr="00861149" w:rsidRDefault="00270265" w:rsidP="00062DAC">
      <w:pPr>
        <w:ind w:firstLine="708"/>
        <w:jc w:val="both"/>
      </w:pPr>
      <w:r w:rsidRPr="00F91892">
        <w:t>в целях предотвращения конфликта интересов переда</w:t>
      </w:r>
      <w:r>
        <w:t>ет</w:t>
      </w:r>
      <w:r w:rsidRPr="00F91892"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270265" w:rsidRPr="00861149" w:rsidRDefault="00270265" w:rsidP="00062DAC">
      <w:pPr>
        <w:ind w:firstLine="720"/>
        <w:jc w:val="both"/>
      </w:pPr>
      <w:r w:rsidRPr="00861149">
        <w:t>организ</w:t>
      </w:r>
      <w:r>
        <w:t>ует</w:t>
      </w:r>
      <w:r w:rsidRPr="00861149">
        <w:t xml:space="preserve"> работ</w:t>
      </w:r>
      <w:r>
        <w:t>у</w:t>
      </w:r>
      <w:r w:rsidRPr="00861149">
        <w:t xml:space="preserve"> по защите информации в отделе;</w:t>
      </w:r>
    </w:p>
    <w:p w:rsidR="00270265" w:rsidRPr="00861149" w:rsidRDefault="00270265" w:rsidP="00062DAC">
      <w:pPr>
        <w:ind w:firstLine="708"/>
        <w:jc w:val="both"/>
      </w:pPr>
      <w:r>
        <w:t xml:space="preserve">обеспечивает </w:t>
      </w:r>
      <w:r w:rsidRPr="00861149">
        <w:t>сохранность комплектности закрепленного оборудования;</w:t>
      </w:r>
    </w:p>
    <w:p w:rsidR="00270265" w:rsidRPr="00861149" w:rsidRDefault="00270265" w:rsidP="00062DAC">
      <w:pPr>
        <w:ind w:firstLine="708"/>
        <w:jc w:val="both"/>
      </w:pPr>
      <w:r>
        <w:t xml:space="preserve">обеспечивает </w:t>
      </w:r>
      <w:r w:rsidRPr="00861149">
        <w:t>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270265" w:rsidRPr="00861149" w:rsidRDefault="00270265" w:rsidP="00062DAC">
      <w:pPr>
        <w:ind w:firstLine="708"/>
        <w:jc w:val="both"/>
      </w:pPr>
      <w:r>
        <w:t xml:space="preserve">обеспечивает </w:t>
      </w:r>
      <w:r w:rsidRPr="00861149">
        <w:t>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70265" w:rsidRPr="00861149" w:rsidRDefault="00270265" w:rsidP="00062DAC">
      <w:pPr>
        <w:ind w:firstLine="708"/>
        <w:jc w:val="both"/>
      </w:pPr>
      <w:r>
        <w:t>обязан</w:t>
      </w:r>
      <w:r w:rsidRPr="00861149">
        <w:t xml:space="preserve"> </w:t>
      </w:r>
      <w:r>
        <w:t>исключить самостоятельное</w:t>
      </w:r>
      <w:r w:rsidRPr="00861149">
        <w:t xml:space="preserve"> и (или) с помощью </w:t>
      </w:r>
      <w:r>
        <w:t>третьих лиц несанкционированное подключение</w:t>
      </w:r>
      <w:r w:rsidRPr="00861149">
        <w:t xml:space="preserve">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70265" w:rsidRDefault="00270265" w:rsidP="00062DAC">
      <w:pPr>
        <w:ind w:firstLine="720"/>
        <w:jc w:val="both"/>
      </w:pPr>
      <w:r>
        <w:t>обязан  исключить</w:t>
      </w:r>
      <w:r w:rsidRPr="00861149">
        <w:t xml:space="preserve"> доп</w:t>
      </w:r>
      <w:r>
        <w:t>уск</w:t>
      </w:r>
      <w:r w:rsidRPr="00861149">
        <w:t xml:space="preserve">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270265" w:rsidRPr="00CB0E65" w:rsidRDefault="00270265" w:rsidP="00062DAC">
      <w:pPr>
        <w:ind w:firstLine="708"/>
        <w:jc w:val="both"/>
      </w:pPr>
      <w:r w:rsidRPr="00CB0E65">
        <w:t>Исходя из установленных полномочий главный специалист-эксперт:</w:t>
      </w:r>
    </w:p>
    <w:p w:rsidR="00270265" w:rsidRPr="00CB0E65" w:rsidRDefault="00270265" w:rsidP="00062DAC">
      <w:pPr>
        <w:shd w:val="clear" w:color="auto" w:fill="FFFFFF"/>
        <w:tabs>
          <w:tab w:val="left" w:pos="0"/>
        </w:tabs>
        <w:ind w:firstLine="720"/>
        <w:jc w:val="both"/>
      </w:pPr>
      <w:r w:rsidRPr="00CB0E65">
        <w:t>получает надлежащие организационно-технические условия, необходимые для исполнения должностных обязанностей;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 </w:t>
      </w:r>
      <w:r w:rsidRPr="00CB0E65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 </w:t>
      </w:r>
      <w:r w:rsidRPr="00CB0E65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</w:t>
      </w:r>
      <w:r w:rsidRPr="00CB0E65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</w:t>
      </w:r>
      <w:r w:rsidRPr="00CB0E65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</w:t>
      </w:r>
      <w:r w:rsidRPr="00CB0E65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</w:t>
      </w:r>
      <w:r w:rsidRPr="00CB0E65">
        <w:t>имеет право на защиту сведений о гражданском служащем;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t xml:space="preserve">          имеет право на должностной рост на конкурсной основе;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70265" w:rsidRPr="00CB0E65" w:rsidRDefault="00270265" w:rsidP="00062DAC">
      <w:pPr>
        <w:shd w:val="clear" w:color="auto" w:fill="FFFFFF"/>
        <w:tabs>
          <w:tab w:val="left" w:pos="720"/>
          <w:tab w:val="left" w:pos="7464"/>
        </w:tabs>
        <w:jc w:val="both"/>
      </w:pPr>
      <w:r w:rsidRPr="00CB0E65">
        <w:t xml:space="preserve">          имеет право на членство в профессиональном союзе;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rPr>
          <w:sz w:val="28"/>
          <w:szCs w:val="28"/>
        </w:rPr>
        <w:t xml:space="preserve">        </w:t>
      </w:r>
      <w:r w:rsidRPr="00CB0E65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70265" w:rsidRPr="00CB0E65" w:rsidRDefault="00270265" w:rsidP="00062DAC">
      <w:pPr>
        <w:shd w:val="clear" w:color="auto" w:fill="FFFFFF"/>
        <w:tabs>
          <w:tab w:val="left" w:pos="540"/>
          <w:tab w:val="left" w:pos="7464"/>
        </w:tabs>
        <w:jc w:val="both"/>
      </w:pPr>
      <w:r w:rsidRPr="00CB0E65">
        <w:t xml:space="preserve">          имеет право на  проведение по его заявлению служебной проверки;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 государственное пенсионное обеспечение в соответствии с федеральным законом;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t xml:space="preserve">        имеет право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70265" w:rsidRPr="00CB0E65" w:rsidRDefault="00270265" w:rsidP="00062DAC">
      <w:pPr>
        <w:shd w:val="clear" w:color="auto" w:fill="FFFFFF"/>
        <w:tabs>
          <w:tab w:val="left" w:pos="7464"/>
        </w:tabs>
        <w:jc w:val="both"/>
      </w:pPr>
      <w:r w:rsidRPr="00CB0E65">
        <w:t xml:space="preserve">        имеет право получать доступ к информационным, программным и аппаратным ресурсам </w:t>
      </w:r>
      <w:r>
        <w:t>инспекции</w:t>
      </w:r>
      <w:r w:rsidRPr="00CB0E65">
        <w:t>, а также к федеральным информационным ресурсам ФНС России необходимым для исполнения должностных обязанностей.</w:t>
      </w:r>
    </w:p>
    <w:p w:rsidR="00270265" w:rsidRPr="00CB0E65" w:rsidRDefault="00270265" w:rsidP="00062DAC">
      <w:pPr>
        <w:ind w:firstLine="720"/>
        <w:jc w:val="both"/>
      </w:pPr>
      <w:r w:rsidRPr="00CB0E65">
        <w:t xml:space="preserve">6.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B0E65">
          <w:rPr>
            <w:rStyle w:val="a0"/>
            <w:b w:val="0"/>
            <w:color w:val="000000"/>
          </w:rPr>
          <w:t>законодательством</w:t>
        </w:r>
      </w:hyperlink>
      <w:r w:rsidRPr="00CB0E65">
        <w:t xml:space="preserve"> Российской Федерации.</w:t>
      </w:r>
    </w:p>
    <w:p w:rsidR="00270265" w:rsidRPr="009322E1" w:rsidRDefault="00270265" w:rsidP="00062DAC">
      <w:pPr>
        <w:ind w:firstLine="720"/>
        <w:jc w:val="both"/>
      </w:pPr>
      <w:r w:rsidRPr="009322E1">
        <w:t xml:space="preserve"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  </w:t>
      </w:r>
    </w:p>
    <w:p w:rsidR="00270265" w:rsidRPr="00302EF5" w:rsidRDefault="00270265" w:rsidP="00062DAC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302EF5">
        <w:rPr>
          <w:rFonts w:ascii="Times New Roman" w:hAnsi="Times New Roman" w:cs="Times New Roman"/>
          <w:sz w:val="28"/>
          <w:szCs w:val="28"/>
        </w:rPr>
        <w:t>IV. Перечень вопросов, по которым главный специалист-эксперт  вправе или обязан самостоятельно принимать управленческие и иные решения</w:t>
      </w:r>
    </w:p>
    <w:p w:rsidR="00270265" w:rsidRPr="00302EF5" w:rsidRDefault="00270265" w:rsidP="00062DAC">
      <w:pPr>
        <w:ind w:firstLine="720"/>
        <w:jc w:val="both"/>
      </w:pPr>
    </w:p>
    <w:p w:rsidR="00270265" w:rsidRPr="00302EF5" w:rsidRDefault="00270265" w:rsidP="00062DAC">
      <w:pPr>
        <w:ind w:firstLine="720"/>
        <w:jc w:val="both"/>
      </w:pPr>
      <w:r>
        <w:t>7</w:t>
      </w:r>
      <w:r w:rsidRPr="00302EF5">
        <w:t>. При исполнении служебных обязанностей главный специалист-эксперт вправе самостоятельно принимать решения по вопросам:</w:t>
      </w:r>
    </w:p>
    <w:p w:rsidR="00270265" w:rsidRDefault="00270265" w:rsidP="00062DAC">
      <w:pPr>
        <w:ind w:firstLine="720"/>
        <w:jc w:val="both"/>
      </w:pPr>
      <w:r>
        <w:t>информирование начальника отдела для принятия им соответствующего решения;</w:t>
      </w:r>
    </w:p>
    <w:p w:rsidR="00270265" w:rsidRDefault="00270265" w:rsidP="00062DAC">
      <w:pPr>
        <w:ind w:firstLine="720"/>
        <w:jc w:val="both"/>
      </w:pPr>
      <w: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270265" w:rsidRPr="00A02837" w:rsidRDefault="00270265" w:rsidP="00062DAC">
      <w:pPr>
        <w:ind w:firstLine="720"/>
        <w:jc w:val="both"/>
      </w:pPr>
      <w:r w:rsidRPr="00A02837">
        <w:t>реализации иных полномочий, установленных законодательством Российской Федерации.</w:t>
      </w:r>
    </w:p>
    <w:p w:rsidR="00270265" w:rsidRPr="00302EF5" w:rsidRDefault="00270265" w:rsidP="00062DAC">
      <w:pPr>
        <w:ind w:firstLine="720"/>
        <w:jc w:val="both"/>
      </w:pPr>
      <w:r>
        <w:t>8</w:t>
      </w:r>
      <w:r w:rsidRPr="00302EF5">
        <w:t>. При исполнении служебных обязанностей главный специалист-эксперт обязан самостоятельно принимать решения по вопросам:</w:t>
      </w:r>
    </w:p>
    <w:p w:rsidR="00270265" w:rsidRDefault="00270265" w:rsidP="00062DAC">
      <w:pPr>
        <w:ind w:firstLine="720"/>
        <w:jc w:val="both"/>
      </w:pPr>
      <w:r w:rsidRPr="00A02837"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270265" w:rsidRPr="00062DAC" w:rsidRDefault="00270265" w:rsidP="00062DAC">
      <w:pPr>
        <w:ind w:firstLine="720"/>
        <w:jc w:val="both"/>
      </w:pPr>
      <w:r w:rsidRPr="00A02837">
        <w:t xml:space="preserve"> реализации функций, возложенных Инструкцией ФНС России «Технология работы территориальных органов ФНС России в условиях использования системы ЭОД»</w:t>
      </w:r>
      <w:r>
        <w:t xml:space="preserve">, АИС </w:t>
      </w:r>
      <w:r w:rsidRPr="00062DAC">
        <w:t>«Налог – 3» на отдел</w:t>
      </w:r>
    </w:p>
    <w:p w:rsidR="00270265" w:rsidRPr="00A02837" w:rsidRDefault="00270265" w:rsidP="00062DAC">
      <w:pPr>
        <w:ind w:firstLine="720"/>
        <w:jc w:val="both"/>
      </w:pPr>
      <w:r>
        <w:t xml:space="preserve"> </w:t>
      </w:r>
      <w:r w:rsidRPr="00A02837">
        <w:t xml:space="preserve">иным вопросам, предусмотренным положением об отделе </w:t>
      </w:r>
      <w:r>
        <w:t>и иными нормативными актами.</w:t>
      </w:r>
    </w:p>
    <w:p w:rsidR="00270265" w:rsidRPr="00302EF5" w:rsidRDefault="00270265" w:rsidP="00062DAC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302EF5">
        <w:rPr>
          <w:rFonts w:ascii="Times New Roman" w:hAnsi="Times New Roman" w:cs="Times New Roman"/>
          <w:sz w:val="28"/>
          <w:szCs w:val="28"/>
        </w:rPr>
        <w:t>V. 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0265" w:rsidRPr="00302EF5" w:rsidRDefault="00270265" w:rsidP="00062DAC">
      <w:pPr>
        <w:ind w:firstLine="720"/>
        <w:jc w:val="both"/>
      </w:pPr>
    </w:p>
    <w:p w:rsidR="00270265" w:rsidRPr="00302EF5" w:rsidRDefault="00270265" w:rsidP="00062DAC">
      <w:pPr>
        <w:ind w:firstLine="720"/>
        <w:jc w:val="both"/>
      </w:pPr>
      <w:r>
        <w:t>9</w:t>
      </w:r>
      <w:r w:rsidRPr="00302EF5">
        <w:t>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270265" w:rsidRPr="00DF657C" w:rsidRDefault="00270265" w:rsidP="00062DAC">
      <w:pPr>
        <w:ind w:firstLine="720"/>
        <w:jc w:val="both"/>
      </w:pPr>
      <w:r w:rsidRPr="00DF657C">
        <w:t>-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270265" w:rsidRPr="00302EF5" w:rsidRDefault="00270265" w:rsidP="00062DAC">
      <w:pPr>
        <w:ind w:firstLine="720"/>
        <w:jc w:val="both"/>
      </w:pPr>
      <w:r>
        <w:t>10</w:t>
      </w:r>
      <w:r w:rsidRPr="00302EF5"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270265" w:rsidRPr="00DF657C" w:rsidRDefault="00270265" w:rsidP="00062DAC">
      <w:pPr>
        <w:ind w:firstLine="720"/>
        <w:jc w:val="both"/>
      </w:pPr>
      <w:r w:rsidRPr="00DF657C">
        <w:t>положений об отделе и инспекции;</w:t>
      </w:r>
    </w:p>
    <w:p w:rsidR="00270265" w:rsidRPr="00DF657C" w:rsidRDefault="00270265" w:rsidP="00062DAC">
      <w:pPr>
        <w:ind w:firstLine="720"/>
        <w:jc w:val="both"/>
      </w:pPr>
      <w:r w:rsidRPr="00DF657C">
        <w:t>графика отпусков гражданских служащих отдела;</w:t>
      </w:r>
    </w:p>
    <w:p w:rsidR="00270265" w:rsidRPr="00157C5C" w:rsidRDefault="00270265" w:rsidP="00062DAC">
      <w:pPr>
        <w:ind w:firstLine="720"/>
        <w:jc w:val="both"/>
      </w:pPr>
      <w:r w:rsidRPr="00157C5C">
        <w:t xml:space="preserve">иных актов по поручению непосредственного руководителя и руководства </w:t>
      </w:r>
      <w:r>
        <w:t>инспекции</w:t>
      </w:r>
      <w:r w:rsidRPr="00157C5C">
        <w:t>.</w:t>
      </w:r>
    </w:p>
    <w:p w:rsidR="00270265" w:rsidRPr="00CF1543" w:rsidRDefault="00270265" w:rsidP="00062DAC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70265" w:rsidRPr="00CF1543" w:rsidRDefault="00270265" w:rsidP="00062DAC">
      <w:pPr>
        <w:ind w:firstLine="720"/>
        <w:jc w:val="both"/>
      </w:pPr>
    </w:p>
    <w:p w:rsidR="00270265" w:rsidRPr="00CF1543" w:rsidRDefault="00270265" w:rsidP="00062DAC">
      <w:pPr>
        <w:ind w:firstLine="720"/>
        <w:jc w:val="both"/>
      </w:pPr>
      <w:r>
        <w:t xml:space="preserve">11. </w:t>
      </w:r>
      <w:r w:rsidRPr="00CF1543">
        <w:t>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270265" w:rsidRPr="00CF1543" w:rsidRDefault="00270265" w:rsidP="00062DAC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270265" w:rsidRPr="00CF1543" w:rsidRDefault="00270265" w:rsidP="00062DAC">
      <w:pPr>
        <w:ind w:firstLine="720"/>
        <w:jc w:val="both"/>
      </w:pPr>
    </w:p>
    <w:p w:rsidR="00270265" w:rsidRPr="00CF1543" w:rsidRDefault="00270265" w:rsidP="00062DAC">
      <w:pPr>
        <w:ind w:firstLine="720"/>
        <w:jc w:val="both"/>
      </w:pPr>
      <w:r w:rsidRPr="00CF1543">
        <w:t xml:space="preserve">12. Взаимодействие главного специалиста-эксперта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CF1543">
          <w:rPr>
            <w:rStyle w:val="a0"/>
            <w:b w:val="0"/>
            <w:color w:val="000000"/>
          </w:rPr>
          <w:t>общих принципов</w:t>
        </w:r>
      </w:hyperlink>
      <w:r w:rsidRPr="00CF1543">
        <w:t xml:space="preserve"> служебного поведения гражданских служащих, утвержденных </w:t>
      </w:r>
      <w:hyperlink r:id="rId14" w:history="1">
        <w:r w:rsidRPr="00CF1543">
          <w:rPr>
            <w:rStyle w:val="a0"/>
            <w:b w:val="0"/>
            <w:color w:val="000000"/>
          </w:rPr>
          <w:t>Указом</w:t>
        </w:r>
      </w:hyperlink>
      <w:r w:rsidRPr="00CF1543"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CF1543">
          <w:rPr>
            <w:rStyle w:val="a0"/>
            <w:b w:val="0"/>
            <w:color w:val="000000"/>
          </w:rPr>
          <w:t>статьей 18</w:t>
        </w:r>
      </w:hyperlink>
      <w:r w:rsidRPr="00CF1543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>
        <w:t>, Управления, Инспекции</w:t>
      </w:r>
      <w:r w:rsidRPr="00CF1543">
        <w:t>.</w:t>
      </w:r>
    </w:p>
    <w:p w:rsidR="00270265" w:rsidRPr="00CF1543" w:rsidRDefault="00270265" w:rsidP="00062DAC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CF1543">
          <w:rPr>
            <w:rStyle w:val="a0"/>
            <w:rFonts w:ascii="Times New Roman" w:hAnsi="Times New Roman" w:cs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CF1543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270265" w:rsidRPr="00062DAC" w:rsidRDefault="00270265" w:rsidP="00062DAC">
      <w:pPr>
        <w:ind w:firstLine="720"/>
        <w:jc w:val="both"/>
      </w:pPr>
      <w:r w:rsidRPr="00062DAC">
        <w:t>13. Исходя из установленных полномочий главный специалист - эксперт отдела не осуществляет оказание государственных услуг.</w:t>
      </w:r>
    </w:p>
    <w:p w:rsidR="00270265" w:rsidRPr="00CF1543" w:rsidRDefault="00270265" w:rsidP="00062DAC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70265" w:rsidRPr="00CF1543" w:rsidRDefault="00270265" w:rsidP="00062DAC">
      <w:pPr>
        <w:ind w:firstLine="720"/>
        <w:jc w:val="both"/>
      </w:pPr>
      <w:r w:rsidRPr="00CF1543">
        <w:t>14.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270265" w:rsidRPr="00CF1543" w:rsidRDefault="00270265" w:rsidP="00062DAC">
      <w:pPr>
        <w:ind w:firstLine="720"/>
        <w:jc w:val="both"/>
      </w:pPr>
      <w:r w:rsidRPr="00CF154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0265" w:rsidRPr="00CF1543" w:rsidRDefault="00270265" w:rsidP="00062DAC">
      <w:pPr>
        <w:ind w:firstLine="720"/>
        <w:jc w:val="both"/>
      </w:pPr>
      <w:r w:rsidRPr="00CF1543">
        <w:t>своевременности и оперативности выполнения поручений;</w:t>
      </w:r>
    </w:p>
    <w:p w:rsidR="00270265" w:rsidRPr="00CF1543" w:rsidRDefault="00270265" w:rsidP="00062DAC">
      <w:pPr>
        <w:ind w:firstLine="720"/>
        <w:jc w:val="both"/>
      </w:pPr>
      <w:r w:rsidRPr="00CF154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70265" w:rsidRPr="00CF1543" w:rsidRDefault="00270265" w:rsidP="00062DAC">
      <w:pPr>
        <w:ind w:firstLine="720"/>
        <w:jc w:val="both"/>
      </w:pPr>
      <w:r w:rsidRPr="00CF154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70265" w:rsidRPr="00CF1543" w:rsidRDefault="00270265" w:rsidP="00062DAC">
      <w:pPr>
        <w:ind w:firstLine="720"/>
        <w:jc w:val="both"/>
      </w:pPr>
      <w:r w:rsidRPr="00CF154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70265" w:rsidRPr="00CF1543" w:rsidRDefault="00270265" w:rsidP="00062DAC">
      <w:pPr>
        <w:ind w:firstLine="720"/>
        <w:jc w:val="both"/>
      </w:pPr>
      <w:r w:rsidRPr="00CF154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70265" w:rsidRPr="00CF1543" w:rsidRDefault="00270265" w:rsidP="00062DAC">
      <w:pPr>
        <w:ind w:firstLine="720"/>
        <w:jc w:val="both"/>
      </w:pPr>
      <w:r w:rsidRPr="00CF1543">
        <w:t>осознанию ответственности за последствия своих действий.</w:t>
      </w:r>
    </w:p>
    <w:p w:rsidR="00270265" w:rsidRDefault="00270265"/>
    <w:sectPr w:rsidR="00270265" w:rsidSect="00062DAC">
      <w:headerReference w:type="default" r:id="rId17"/>
      <w:pgSz w:w="11906" w:h="16838"/>
      <w:pgMar w:top="1134" w:right="850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265" w:rsidRDefault="00270265">
      <w:r>
        <w:separator/>
      </w:r>
    </w:p>
  </w:endnote>
  <w:endnote w:type="continuationSeparator" w:id="0">
    <w:p w:rsidR="00270265" w:rsidRDefault="00270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265" w:rsidRDefault="00270265">
      <w:r>
        <w:separator/>
      </w:r>
    </w:p>
  </w:footnote>
  <w:footnote w:type="continuationSeparator" w:id="0">
    <w:p w:rsidR="00270265" w:rsidRDefault="002702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265" w:rsidRDefault="00270265" w:rsidP="006823A4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70265" w:rsidRDefault="0027026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14788E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D80"/>
    <w:rsid w:val="00016F81"/>
    <w:rsid w:val="00036351"/>
    <w:rsid w:val="000420C2"/>
    <w:rsid w:val="00062DAC"/>
    <w:rsid w:val="000667B3"/>
    <w:rsid w:val="0007773F"/>
    <w:rsid w:val="000C5BA9"/>
    <w:rsid w:val="000D1240"/>
    <w:rsid w:val="000D52E4"/>
    <w:rsid w:val="000F4B50"/>
    <w:rsid w:val="00157C5C"/>
    <w:rsid w:val="00161637"/>
    <w:rsid w:val="00163BBE"/>
    <w:rsid w:val="00167DAD"/>
    <w:rsid w:val="001876A9"/>
    <w:rsid w:val="00197E7E"/>
    <w:rsid w:val="001B402C"/>
    <w:rsid w:val="001D3718"/>
    <w:rsid w:val="00224E96"/>
    <w:rsid w:val="00252FE4"/>
    <w:rsid w:val="00261D80"/>
    <w:rsid w:val="00270265"/>
    <w:rsid w:val="002A3FC6"/>
    <w:rsid w:val="002D42BB"/>
    <w:rsid w:val="002E2EC0"/>
    <w:rsid w:val="00302EF5"/>
    <w:rsid w:val="003038C1"/>
    <w:rsid w:val="00321E46"/>
    <w:rsid w:val="003A62CA"/>
    <w:rsid w:val="003D1765"/>
    <w:rsid w:val="003D1F65"/>
    <w:rsid w:val="00411B6F"/>
    <w:rsid w:val="0046697F"/>
    <w:rsid w:val="00467834"/>
    <w:rsid w:val="004856D0"/>
    <w:rsid w:val="00491ACB"/>
    <w:rsid w:val="004B6A05"/>
    <w:rsid w:val="004D41BA"/>
    <w:rsid w:val="00516796"/>
    <w:rsid w:val="005339ED"/>
    <w:rsid w:val="00536C47"/>
    <w:rsid w:val="005507C2"/>
    <w:rsid w:val="00555FD9"/>
    <w:rsid w:val="005608E8"/>
    <w:rsid w:val="005B7A3D"/>
    <w:rsid w:val="005D775D"/>
    <w:rsid w:val="005E12C2"/>
    <w:rsid w:val="005E4149"/>
    <w:rsid w:val="005E7C17"/>
    <w:rsid w:val="005F5343"/>
    <w:rsid w:val="00646ABE"/>
    <w:rsid w:val="0066459C"/>
    <w:rsid w:val="006823A4"/>
    <w:rsid w:val="0069599F"/>
    <w:rsid w:val="006B4AB6"/>
    <w:rsid w:val="006D768E"/>
    <w:rsid w:val="006E32A7"/>
    <w:rsid w:val="0070556E"/>
    <w:rsid w:val="00706820"/>
    <w:rsid w:val="007B0579"/>
    <w:rsid w:val="007B62A6"/>
    <w:rsid w:val="007D3C5D"/>
    <w:rsid w:val="00810CA7"/>
    <w:rsid w:val="00823918"/>
    <w:rsid w:val="00830B8D"/>
    <w:rsid w:val="00856C55"/>
    <w:rsid w:val="00861149"/>
    <w:rsid w:val="00883DE9"/>
    <w:rsid w:val="008A0919"/>
    <w:rsid w:val="008B4F2A"/>
    <w:rsid w:val="008D0969"/>
    <w:rsid w:val="008D1B90"/>
    <w:rsid w:val="008E69A9"/>
    <w:rsid w:val="0092529E"/>
    <w:rsid w:val="009314D8"/>
    <w:rsid w:val="009322E1"/>
    <w:rsid w:val="00934C03"/>
    <w:rsid w:val="009759DE"/>
    <w:rsid w:val="009A2277"/>
    <w:rsid w:val="009B3413"/>
    <w:rsid w:val="009D17A7"/>
    <w:rsid w:val="009F5428"/>
    <w:rsid w:val="00A02837"/>
    <w:rsid w:val="00A2209B"/>
    <w:rsid w:val="00A3511E"/>
    <w:rsid w:val="00A52D38"/>
    <w:rsid w:val="00A55B04"/>
    <w:rsid w:val="00AF6D86"/>
    <w:rsid w:val="00B04DCE"/>
    <w:rsid w:val="00B33CF8"/>
    <w:rsid w:val="00B376C8"/>
    <w:rsid w:val="00B6704C"/>
    <w:rsid w:val="00BA3734"/>
    <w:rsid w:val="00BB4F76"/>
    <w:rsid w:val="00BF0A05"/>
    <w:rsid w:val="00C626F4"/>
    <w:rsid w:val="00C6698B"/>
    <w:rsid w:val="00C80061"/>
    <w:rsid w:val="00C96891"/>
    <w:rsid w:val="00CB0E65"/>
    <w:rsid w:val="00CC755B"/>
    <w:rsid w:val="00CE4C54"/>
    <w:rsid w:val="00CF1543"/>
    <w:rsid w:val="00CF47C2"/>
    <w:rsid w:val="00D363BF"/>
    <w:rsid w:val="00D913C2"/>
    <w:rsid w:val="00DF657C"/>
    <w:rsid w:val="00E31A50"/>
    <w:rsid w:val="00E51998"/>
    <w:rsid w:val="00E5202D"/>
    <w:rsid w:val="00E56D29"/>
    <w:rsid w:val="00E87CD8"/>
    <w:rsid w:val="00EA2141"/>
    <w:rsid w:val="00EF0DCA"/>
    <w:rsid w:val="00F0312B"/>
    <w:rsid w:val="00F4178C"/>
    <w:rsid w:val="00F42AAD"/>
    <w:rsid w:val="00F828BC"/>
    <w:rsid w:val="00F91892"/>
    <w:rsid w:val="00FA270F"/>
    <w:rsid w:val="00FB041E"/>
    <w:rsid w:val="00FB38F7"/>
    <w:rsid w:val="00FD5CFC"/>
    <w:rsid w:val="00FF02EF"/>
    <w:rsid w:val="00FF2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CA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10C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0CA7"/>
    <w:rPr>
      <w:rFonts w:ascii="Arial" w:hAnsi="Arial" w:cs="Arial"/>
      <w:b/>
      <w:bCs/>
      <w:kern w:val="32"/>
      <w:sz w:val="32"/>
      <w:szCs w:val="32"/>
    </w:rPr>
  </w:style>
  <w:style w:type="paragraph" w:customStyle="1" w:styleId="a">
    <w:name w:val="Нормальный (таблица)"/>
    <w:basedOn w:val="Normal"/>
    <w:next w:val="Normal"/>
    <w:uiPriority w:val="99"/>
    <w:rsid w:val="00810CA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0">
    <w:name w:val="Гипертекстовая ссылка"/>
    <w:uiPriority w:val="99"/>
    <w:rsid w:val="00810CA7"/>
    <w:rPr>
      <w:b/>
      <w:color w:val="008000"/>
    </w:rPr>
  </w:style>
  <w:style w:type="paragraph" w:customStyle="1" w:styleId="a1">
    <w:name w:val="Таблицы (моноширинный)"/>
    <w:basedOn w:val="Normal"/>
    <w:next w:val="Normal"/>
    <w:uiPriority w:val="99"/>
    <w:rsid w:val="00810C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Header">
    <w:name w:val="header"/>
    <w:basedOn w:val="Normal"/>
    <w:link w:val="HeaderChar"/>
    <w:uiPriority w:val="99"/>
    <w:rsid w:val="00810C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10CA7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10CA7"/>
    <w:rPr>
      <w:rFonts w:cs="Times New Roman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uiPriority w:val="99"/>
    <w:rsid w:val="00810CA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810CA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10CA7"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810CA7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ConsNormal">
    <w:name w:val="ConsNormal"/>
    <w:uiPriority w:val="99"/>
    <w:rsid w:val="002E2EC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ListBullet2">
    <w:name w:val="List Bullet 2"/>
    <w:basedOn w:val="Normal"/>
    <w:autoRedefine/>
    <w:uiPriority w:val="99"/>
    <w:rsid w:val="002E2EC0"/>
    <w:pPr>
      <w:tabs>
        <w:tab w:val="left" w:pos="358"/>
      </w:tabs>
      <w:ind w:firstLine="720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59B4550ABE01B0971A5B9A4DD05A28BC5D5A1486ED0EBA0F24DCBAfEI" TargetMode="Externa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8</Pages>
  <Words>3544</Words>
  <Characters>20201</Characters>
  <Application>Microsoft Office Outlook</Application>
  <DocSecurity>0</DocSecurity>
  <Lines>0</Lines>
  <Paragraphs>0</Paragraphs>
  <ScaleCrop>false</ScaleCrop>
  <Company>Межрайонная ИФНС России №12 по СК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Назаренко Ирина Георгиевна</dc:creator>
  <cp:keywords/>
  <dc:description/>
  <cp:lastModifiedBy>2635-01-112</cp:lastModifiedBy>
  <cp:revision>7</cp:revision>
  <dcterms:created xsi:type="dcterms:W3CDTF">2017-07-13T05:02:00Z</dcterms:created>
  <dcterms:modified xsi:type="dcterms:W3CDTF">2017-07-18T07:27:00Z</dcterms:modified>
</cp:coreProperties>
</file>